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>Vocabulary… USA Learns Web Site</w:t>
      </w:r>
    </w:p>
    <w:p w:rsidR="006562EB" w:rsidRPr="006E13DF" w:rsidRDefault="004323B2" w:rsidP="00384E4B">
      <w:pPr>
        <w:rPr>
          <w:rFonts w:ascii="Arial" w:hAnsi="Arial" w:cs="Arial"/>
        </w:rPr>
      </w:pPr>
      <w:r w:rsidRPr="004323B2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A339EE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Page 1 V</w:t>
            </w:r>
            <w:r w:rsidR="009C654F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121A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www.usalearns.org</w:t>
            </w:r>
          </w:p>
          <w:p w:rsidR="009C654F" w:rsidRPr="00504A65" w:rsidRDefault="009C3DEB" w:rsidP="009C654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Web site or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A339E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allowed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choice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doomed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extra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hurry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luck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officer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usual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vendor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voice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arrest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citation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cooperate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unbelievable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nervous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aggressive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merchant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media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powerful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selfish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339EE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silly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339EE" w:rsidRPr="00504A65" w:rsidTr="001E5AF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reporter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339EE" w:rsidRPr="00504A65" w:rsidTr="001E5AF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petition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A339EE" w:rsidRPr="00504A65" w:rsidTr="001E5AF0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stand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A339EE" w:rsidRPr="00504A65" w:rsidTr="001E5AF0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A339EE" w:rsidRPr="009C3DEB" w:rsidRDefault="00A339EE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  <w:vAlign w:val="bottom"/>
          </w:tcPr>
          <w:p w:rsidR="00A339EE" w:rsidRDefault="00A339EE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goods</w:t>
            </w:r>
          </w:p>
        </w:tc>
        <w:tc>
          <w:tcPr>
            <w:tcW w:w="6693" w:type="dxa"/>
          </w:tcPr>
          <w:p w:rsidR="00A339EE" w:rsidRPr="009C3DEB" w:rsidRDefault="00A339EE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9EE" w:rsidRDefault="00A339EE" w:rsidP="00814CB4">
      <w:r>
        <w:separator/>
      </w:r>
    </w:p>
  </w:endnote>
  <w:endnote w:type="continuationSeparator" w:id="1">
    <w:p w:rsidR="00A339EE" w:rsidRDefault="00A339EE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9EE" w:rsidRDefault="00A339EE" w:rsidP="00814CB4">
      <w:r>
        <w:separator/>
      </w:r>
    </w:p>
  </w:footnote>
  <w:footnote w:type="continuationSeparator" w:id="1">
    <w:p w:rsidR="00A339EE" w:rsidRDefault="00A339EE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A339EE">
      <w:rPr>
        <w:rFonts w:ascii="Times New Roman" w:hAnsi="Times New Roman"/>
        <w:color w:val="4F6228" w:themeColor="accent3" w:themeShade="80"/>
        <w:sz w:val="32"/>
        <w:szCs w:val="32"/>
      </w:rPr>
      <w:t>20 Community Resources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174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871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23B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339EE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USAlearns.vocabulary.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USAlearns.vocabulary. template</Template>
  <TotalTime>1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2009-05-22T01:57:00Z</cp:lastPrinted>
  <dcterms:created xsi:type="dcterms:W3CDTF">2009-05-31T21:02:00Z</dcterms:created>
  <dcterms:modified xsi:type="dcterms:W3CDTF">2009-05-31T21:04:00Z</dcterms:modified>
</cp:coreProperties>
</file>